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920" w:rsidRPr="00F404D0" w:rsidRDefault="00135920" w:rsidP="00BE778B">
      <w:pPr>
        <w:pStyle w:val="BodyText"/>
        <w:tabs>
          <w:tab w:val="left" w:pos="7371"/>
        </w:tabs>
        <w:spacing w:before="240"/>
        <w:ind w:firstLine="426"/>
        <w:jc w:val="center"/>
        <w:rPr>
          <w:b/>
          <w:bCs/>
        </w:rPr>
      </w:pPr>
      <w:r w:rsidRPr="00F404D0">
        <w:rPr>
          <w:b/>
          <w:bCs/>
        </w:rPr>
        <w:t>Ответы:</w:t>
      </w:r>
    </w:p>
    <w:p w:rsidR="00135920" w:rsidRPr="007822C9" w:rsidRDefault="00135920" w:rsidP="00B93F86">
      <w:pPr>
        <w:pStyle w:val="BodyText"/>
        <w:tabs>
          <w:tab w:val="left" w:pos="7371"/>
        </w:tabs>
        <w:spacing w:before="240"/>
        <w:ind w:firstLine="426"/>
        <w:jc w:val="left"/>
        <w:rPr>
          <w:b/>
          <w:bCs/>
          <w:sz w:val="28"/>
          <w:szCs w:val="28"/>
        </w:rPr>
      </w:pPr>
      <w:r w:rsidRPr="007822C9">
        <w:rPr>
          <w:b/>
          <w:bCs/>
          <w:sz w:val="28"/>
          <w:szCs w:val="28"/>
        </w:rPr>
        <w:t xml:space="preserve">Задание 1: </w:t>
      </w:r>
      <w:r w:rsidRPr="007822C9">
        <w:rPr>
          <w:sz w:val="28"/>
          <w:szCs w:val="28"/>
        </w:rPr>
        <w:t>Ответ24</w:t>
      </w:r>
    </w:p>
    <w:p w:rsidR="00135920" w:rsidRPr="007822C9" w:rsidRDefault="00135920" w:rsidP="00B93F86">
      <w:pPr>
        <w:pStyle w:val="BodyText"/>
        <w:tabs>
          <w:tab w:val="left" w:pos="7371"/>
        </w:tabs>
        <w:spacing w:before="240"/>
        <w:ind w:firstLine="426"/>
        <w:jc w:val="left"/>
        <w:rPr>
          <w:b/>
          <w:bCs/>
          <w:sz w:val="28"/>
          <w:szCs w:val="28"/>
        </w:rPr>
      </w:pPr>
      <w:r w:rsidRPr="007822C9">
        <w:rPr>
          <w:b/>
          <w:bCs/>
          <w:sz w:val="28"/>
          <w:szCs w:val="28"/>
        </w:rPr>
        <w:t xml:space="preserve">Задание 2: </w:t>
      </w:r>
      <w:r w:rsidRPr="007822C9">
        <w:rPr>
          <w:sz w:val="28"/>
          <w:szCs w:val="28"/>
        </w:rPr>
        <w:t>Ответ10</w:t>
      </w:r>
    </w:p>
    <w:p w:rsidR="00135920" w:rsidRPr="007822C9" w:rsidRDefault="00135920" w:rsidP="007822C9">
      <w:pPr>
        <w:pStyle w:val="BodyText"/>
        <w:tabs>
          <w:tab w:val="left" w:pos="7371"/>
        </w:tabs>
        <w:ind w:firstLine="425"/>
        <w:jc w:val="left"/>
        <w:rPr>
          <w:b/>
          <w:bCs/>
          <w:sz w:val="28"/>
          <w:szCs w:val="28"/>
        </w:rPr>
      </w:pPr>
      <w:r w:rsidRPr="007822C9">
        <w:rPr>
          <w:b/>
          <w:bCs/>
          <w:sz w:val="28"/>
          <w:szCs w:val="28"/>
        </w:rPr>
        <w:t>Задание 3:</w:t>
      </w:r>
    </w:p>
    <w:p w:rsidR="00135920" w:rsidRDefault="00135920" w:rsidP="006D6FB3">
      <w:pPr>
        <w:pStyle w:val="BodyText"/>
        <w:tabs>
          <w:tab w:val="left" w:pos="7371"/>
        </w:tabs>
        <w:ind w:firstLine="426"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Задание 4: </w:t>
      </w:r>
    </w:p>
    <w:p w:rsidR="00135920" w:rsidRPr="008C62E4" w:rsidRDefault="00135920" w:rsidP="006D6FB3">
      <w:pPr>
        <w:pStyle w:val="BodyText"/>
        <w:tabs>
          <w:tab w:val="left" w:pos="7371"/>
        </w:tabs>
        <w:ind w:firstLine="426"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Задание 5: Интересный алгоритм</w:t>
      </w:r>
    </w:p>
    <w:p w:rsidR="00135920" w:rsidRDefault="00135920" w:rsidP="006D6F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2E4">
        <w:rPr>
          <w:rFonts w:ascii="Times New Roman" w:hAnsi="Times New Roman" w:cs="Times New Roman"/>
          <w:sz w:val="28"/>
          <w:szCs w:val="28"/>
        </w:rPr>
        <w:t>Решение задачи основано на быстром (поразрядном) переводе входных данных в двоичную систему счисления. Каждая цифра восьмеричного числа, за исключением первой, заменяется на 3 двоичные цифры, а каждая цифра шестнадцатеричного — на 4. Программа читает цифры из файла, запоминая в массиве результат перевода в двоичную систему. Далее сравниваются длины полученных массивов. Только если они равны, то производится их поэлементное сравнение, начиная со старшего разряда.</w:t>
      </w:r>
    </w:p>
    <w:p w:rsidR="00135920" w:rsidRDefault="00135920" w:rsidP="006D6F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C62E4">
        <w:rPr>
          <w:rFonts w:ascii="Times New Roman" w:hAnsi="Times New Roman" w:cs="Times New Roman"/>
          <w:sz w:val="28"/>
          <w:szCs w:val="28"/>
        </w:rPr>
        <w:t>Программа составлена верно, т.е. правильно сравнивает достаточно большие числа, не переводя их в десятичную систему. При переводе символа цифры в его числовое значение не анализируется каждый символ в отдельности. Допускается наличие в тексте программы одной пунктуационной ошибки. Пример правильной и эффективной программы:</w:t>
      </w:r>
    </w:p>
    <w:p w:rsidR="00135920" w:rsidRDefault="00135920" w:rsidP="006D6F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5920" w:rsidRPr="00810259" w:rsidRDefault="00135920" w:rsidP="006D6F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  <w:lang w:val="en-US"/>
        </w:rPr>
        <w:t>vara</w:t>
      </w:r>
      <w:r w:rsidRPr="00810259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8C62E4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810259">
        <w:rPr>
          <w:rFonts w:ascii="Times New Roman" w:hAnsi="Times New Roman" w:cs="Times New Roman"/>
          <w:sz w:val="28"/>
          <w:szCs w:val="28"/>
          <w:lang w:val="en-US"/>
        </w:rPr>
        <w:t>:</w:t>
      </w:r>
      <w:r w:rsidRPr="008C62E4">
        <w:rPr>
          <w:rFonts w:ascii="Times New Roman" w:hAnsi="Times New Roman" w:cs="Times New Roman"/>
          <w:sz w:val="28"/>
          <w:szCs w:val="28"/>
          <w:lang w:val="en-US"/>
        </w:rPr>
        <w:t>array</w:t>
      </w:r>
      <w:r w:rsidRPr="00810259">
        <w:rPr>
          <w:rFonts w:ascii="Times New Roman" w:hAnsi="Times New Roman" w:cs="Times New Roman"/>
          <w:sz w:val="28"/>
          <w:szCs w:val="28"/>
          <w:lang w:val="en-US"/>
        </w:rPr>
        <w:t xml:space="preserve">[1..4000] </w:t>
      </w:r>
      <w:r w:rsidRPr="008C62E4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810259">
        <w:rPr>
          <w:rFonts w:ascii="Times New Roman" w:hAnsi="Times New Roman" w:cs="Times New Roman"/>
          <w:sz w:val="28"/>
          <w:szCs w:val="28"/>
          <w:lang w:val="en-US"/>
        </w:rPr>
        <w:t xml:space="preserve"> 0..1;</w:t>
      </w:r>
    </w:p>
    <w:p w:rsidR="00135920" w:rsidRPr="008C62E4" w:rsidRDefault="00135920" w:rsidP="006D6F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  <w:lang w:val="en-US"/>
        </w:rPr>
        <w:t>n,m,i,j,k,l1,l2,p:integer;</w:t>
      </w:r>
    </w:p>
    <w:p w:rsidR="00135920" w:rsidRPr="008C62E4" w:rsidRDefault="00135920" w:rsidP="006D6F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  <w:lang w:val="en-US"/>
        </w:rPr>
        <w:t>c:char;</w:t>
      </w:r>
    </w:p>
    <w:p w:rsidR="00135920" w:rsidRPr="008C62E4" w:rsidRDefault="00135920" w:rsidP="006D6F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  <w:lang w:val="en-US"/>
        </w:rPr>
        <w:t>begin</w:t>
      </w:r>
    </w:p>
    <w:p w:rsidR="00135920" w:rsidRPr="008C62E4" w:rsidRDefault="00135920" w:rsidP="006D6F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  <w:lang w:val="en-US"/>
        </w:rPr>
        <w:t>assign(input,'numbers.dat'); reset(input);</w:t>
      </w:r>
    </w:p>
    <w:p w:rsidR="00135920" w:rsidRPr="008C62E4" w:rsidRDefault="00135920" w:rsidP="006D6F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  <w:lang w:val="en-US"/>
        </w:rPr>
        <w:t>readln(n); read(c);</w:t>
      </w:r>
    </w:p>
    <w:p w:rsidR="00135920" w:rsidRPr="008C62E4" w:rsidRDefault="00135920" w:rsidP="006D6F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  <w:lang w:val="en-US"/>
        </w:rPr>
        <w:t>k:=ord(c)-ord('0'); p:=4; l1:=0;</w:t>
      </w:r>
    </w:p>
    <w:p w:rsidR="00135920" w:rsidRPr="008C62E4" w:rsidRDefault="00135920" w:rsidP="006D6F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  <w:lang w:val="en-US"/>
        </w:rPr>
        <w:t>while k div p =0 do p:=p div 2;</w:t>
      </w:r>
    </w:p>
    <w:p w:rsidR="00135920" w:rsidRPr="008C62E4" w:rsidRDefault="00135920" w:rsidP="006D6F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  <w:lang w:val="en-US"/>
        </w:rPr>
        <w:t>while p&gt;0 do</w:t>
      </w:r>
    </w:p>
    <w:p w:rsidR="00135920" w:rsidRPr="008C62E4" w:rsidRDefault="00135920" w:rsidP="006D6F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  <w:lang w:val="en-US"/>
        </w:rPr>
        <w:t>begin</w:t>
      </w:r>
    </w:p>
    <w:p w:rsidR="00135920" w:rsidRPr="008C62E4" w:rsidRDefault="00135920" w:rsidP="006D6F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  <w:lang w:val="en-US"/>
        </w:rPr>
        <w:t xml:space="preserve">    l1:=l1+1; a[l1]:=k div p;</w:t>
      </w:r>
    </w:p>
    <w:p w:rsidR="00135920" w:rsidRPr="008C62E4" w:rsidRDefault="00135920" w:rsidP="006D6F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  <w:lang w:val="en-US"/>
        </w:rPr>
        <w:t>k:=k mod p; p:=p div 2</w:t>
      </w:r>
    </w:p>
    <w:p w:rsidR="00135920" w:rsidRPr="008C62E4" w:rsidRDefault="00135920" w:rsidP="006D6F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  <w:lang w:val="en-US"/>
        </w:rPr>
        <w:t>end;</w:t>
      </w:r>
    </w:p>
    <w:p w:rsidR="00135920" w:rsidRPr="008C62E4" w:rsidRDefault="00135920" w:rsidP="006D6F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  <w:lang w:val="en-US"/>
        </w:rPr>
        <w:t>for i:=2 to n do</w:t>
      </w:r>
    </w:p>
    <w:p w:rsidR="00135920" w:rsidRPr="008C62E4" w:rsidRDefault="00135920" w:rsidP="006D6F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  <w:lang w:val="en-US"/>
        </w:rPr>
        <w:t>begin</w:t>
      </w:r>
    </w:p>
    <w:p w:rsidR="00135920" w:rsidRPr="008C62E4" w:rsidRDefault="00135920" w:rsidP="006D6F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  <w:lang w:val="en-US"/>
        </w:rPr>
        <w:t>read(c); k:=ord(c)-ord('0');</w:t>
      </w:r>
    </w:p>
    <w:p w:rsidR="00135920" w:rsidRPr="008C62E4" w:rsidRDefault="00135920" w:rsidP="006D6F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  <w:lang w:val="en-US"/>
        </w:rPr>
        <w:t>p:=4;</w:t>
      </w:r>
    </w:p>
    <w:p w:rsidR="00135920" w:rsidRPr="008C62E4" w:rsidRDefault="00135920" w:rsidP="006D6F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  <w:lang w:val="en-US"/>
        </w:rPr>
        <w:t>for j:=1 to 3 do</w:t>
      </w:r>
    </w:p>
    <w:p w:rsidR="00135920" w:rsidRPr="008C62E4" w:rsidRDefault="00135920" w:rsidP="006D6F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  <w:lang w:val="en-US"/>
        </w:rPr>
        <w:t>begin</w:t>
      </w:r>
    </w:p>
    <w:p w:rsidR="00135920" w:rsidRPr="008C62E4" w:rsidRDefault="00135920" w:rsidP="006D6F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  <w:lang w:val="en-US"/>
        </w:rPr>
        <w:t xml:space="preserve">        l1:=l1+1; a[l1]:=k div p;</w:t>
      </w:r>
    </w:p>
    <w:p w:rsidR="00135920" w:rsidRPr="008C62E4" w:rsidRDefault="00135920" w:rsidP="006D6F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  <w:lang w:val="en-US"/>
        </w:rPr>
        <w:t>k:= k mod p; p:=p div 2</w:t>
      </w:r>
    </w:p>
    <w:p w:rsidR="00135920" w:rsidRPr="008C62E4" w:rsidRDefault="00135920" w:rsidP="006D6F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  <w:lang w:val="en-US"/>
        </w:rPr>
        <w:t>end</w:t>
      </w:r>
    </w:p>
    <w:p w:rsidR="00135920" w:rsidRPr="008C62E4" w:rsidRDefault="00135920" w:rsidP="006D6F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  <w:lang w:val="en-US"/>
        </w:rPr>
        <w:t>end;</w:t>
      </w:r>
    </w:p>
    <w:p w:rsidR="00135920" w:rsidRPr="008C62E4" w:rsidRDefault="00135920" w:rsidP="006D6F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  <w:lang w:val="en-US"/>
        </w:rPr>
        <w:t>readln(m);  read(c); p:=8; l2:=0;</w:t>
      </w:r>
    </w:p>
    <w:p w:rsidR="00135920" w:rsidRPr="008C62E4" w:rsidRDefault="00135920" w:rsidP="006D6F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  <w:lang w:val="en-US"/>
        </w:rPr>
        <w:t>if c in ['1'..'9'] then k:=ord(c)-ord('0')</w:t>
      </w:r>
    </w:p>
    <w:p w:rsidR="00135920" w:rsidRPr="008C62E4" w:rsidRDefault="00135920" w:rsidP="006D6F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  <w:lang w:val="en-US"/>
        </w:rPr>
        <w:t>else k:=ord(c)-ord('A')+10;</w:t>
      </w:r>
    </w:p>
    <w:p w:rsidR="00135920" w:rsidRPr="008C62E4" w:rsidRDefault="00135920" w:rsidP="006D6F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  <w:lang w:val="en-US"/>
        </w:rPr>
        <w:t>while k div p = 0 do p:=p div 2;</w:t>
      </w:r>
    </w:p>
    <w:p w:rsidR="00135920" w:rsidRPr="008C62E4" w:rsidRDefault="00135920" w:rsidP="006D6F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  <w:lang w:val="en-US"/>
        </w:rPr>
        <w:t>while p&gt;0 do</w:t>
      </w:r>
    </w:p>
    <w:p w:rsidR="00135920" w:rsidRPr="008C62E4" w:rsidRDefault="00135920" w:rsidP="006D6F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  <w:lang w:val="en-US"/>
        </w:rPr>
        <w:t>begin</w:t>
      </w:r>
    </w:p>
    <w:p w:rsidR="00135920" w:rsidRPr="008C62E4" w:rsidRDefault="00135920" w:rsidP="006D6F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  <w:lang w:val="en-US"/>
        </w:rPr>
        <w:t xml:space="preserve">    l2:=l2+1; b[l2]:=k div p;</w:t>
      </w:r>
    </w:p>
    <w:p w:rsidR="00135920" w:rsidRPr="008C62E4" w:rsidRDefault="00135920" w:rsidP="006D6F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  <w:lang w:val="en-US"/>
        </w:rPr>
        <w:t>k:= k mod p; p:=p div 2</w:t>
      </w:r>
    </w:p>
    <w:p w:rsidR="00135920" w:rsidRPr="008C62E4" w:rsidRDefault="00135920" w:rsidP="006D6F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  <w:lang w:val="en-US"/>
        </w:rPr>
        <w:t>end;</w:t>
      </w:r>
    </w:p>
    <w:p w:rsidR="00135920" w:rsidRPr="008C62E4" w:rsidRDefault="00135920" w:rsidP="006D6FB3">
      <w:pPr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  <w:lang w:val="en-US"/>
        </w:rPr>
        <w:t>for i:=2 to m do</w:t>
      </w:r>
    </w:p>
    <w:p w:rsidR="00135920" w:rsidRPr="008C62E4" w:rsidRDefault="00135920" w:rsidP="006D6F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  <w:lang w:val="en-US"/>
        </w:rPr>
        <w:t>begin</w:t>
      </w:r>
    </w:p>
    <w:p w:rsidR="00135920" w:rsidRPr="006D6FB3" w:rsidRDefault="00135920" w:rsidP="006D6F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  <w:lang w:val="en-US"/>
        </w:rPr>
        <w:t>read(c); p:=8</w:t>
      </w:r>
      <w:r w:rsidRPr="00810259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135920" w:rsidRPr="008C62E4" w:rsidRDefault="00135920" w:rsidP="006D6F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  <w:lang w:val="en-US"/>
        </w:rPr>
        <w:t>if c in ['0'..'9'] then k:=ord(c)-ord('0')</w:t>
      </w:r>
    </w:p>
    <w:p w:rsidR="00135920" w:rsidRPr="008C62E4" w:rsidRDefault="00135920" w:rsidP="006D6F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  <w:lang w:val="en-US"/>
        </w:rPr>
        <w:t>else k:=ord(c)-ord('A')+10;</w:t>
      </w:r>
    </w:p>
    <w:p w:rsidR="00135920" w:rsidRPr="008C62E4" w:rsidRDefault="00135920" w:rsidP="006D6F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  <w:lang w:val="en-US"/>
        </w:rPr>
        <w:t>for j:=1 to 4 do</w:t>
      </w:r>
    </w:p>
    <w:p w:rsidR="00135920" w:rsidRPr="008C62E4" w:rsidRDefault="00135920" w:rsidP="006D6F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  <w:lang w:val="en-US"/>
        </w:rPr>
        <w:t>begin</w:t>
      </w:r>
    </w:p>
    <w:p w:rsidR="00135920" w:rsidRPr="008C62E4" w:rsidRDefault="00135920" w:rsidP="006D6F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  <w:lang w:val="en-US"/>
        </w:rPr>
        <w:t xml:space="preserve">        l2:=l2+1; b[l2]:=k div p;</w:t>
      </w:r>
    </w:p>
    <w:p w:rsidR="00135920" w:rsidRPr="008C62E4" w:rsidRDefault="00135920" w:rsidP="006D6F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  <w:lang w:val="en-US"/>
        </w:rPr>
        <w:t>k:= k mod p; p:=p div 2</w:t>
      </w:r>
    </w:p>
    <w:p w:rsidR="00135920" w:rsidRPr="008C62E4" w:rsidRDefault="00135920" w:rsidP="006D6F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  <w:lang w:val="en-US"/>
        </w:rPr>
        <w:t>end</w:t>
      </w:r>
    </w:p>
    <w:p w:rsidR="00135920" w:rsidRPr="008C62E4" w:rsidRDefault="00135920" w:rsidP="006D6F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  <w:lang w:val="en-US"/>
        </w:rPr>
        <w:t>end;</w:t>
      </w:r>
    </w:p>
    <w:p w:rsidR="00135920" w:rsidRPr="008C62E4" w:rsidRDefault="00135920" w:rsidP="006D6F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  <w:lang w:val="en-US"/>
        </w:rPr>
        <w:t>if l1&lt;l2 then writeln('&lt;') else</w:t>
      </w:r>
    </w:p>
    <w:p w:rsidR="00135920" w:rsidRPr="008C62E4" w:rsidRDefault="00135920" w:rsidP="006D6F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  <w:lang w:val="en-US"/>
        </w:rPr>
        <w:t>if l1&gt;l2 then writeln('&gt;') else</w:t>
      </w:r>
    </w:p>
    <w:p w:rsidR="00135920" w:rsidRPr="008C62E4" w:rsidRDefault="00135920" w:rsidP="006D6F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  <w:lang w:val="en-US"/>
        </w:rPr>
        <w:t>begin</w:t>
      </w:r>
    </w:p>
    <w:p w:rsidR="00135920" w:rsidRPr="006D6FB3" w:rsidRDefault="00135920" w:rsidP="006D6F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  <w:lang w:val="en-US"/>
        </w:rPr>
        <w:t>i:=1;</w:t>
      </w:r>
    </w:p>
    <w:p w:rsidR="00135920" w:rsidRPr="008C62E4" w:rsidRDefault="00135920" w:rsidP="006D6FB3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  <w:lang w:val="en-US"/>
        </w:rPr>
        <w:t>while (i&lt;l1)and(a[i]=b[i]) do i:=i+1;</w:t>
      </w:r>
    </w:p>
    <w:p w:rsidR="00135920" w:rsidRPr="006D6FB3" w:rsidRDefault="00135920" w:rsidP="006D6F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  <w:lang w:val="en-US"/>
        </w:rPr>
        <w:t>if a[i]&lt;b[i] then writeln('&lt;')</w:t>
      </w:r>
    </w:p>
    <w:p w:rsidR="00135920" w:rsidRPr="008C62E4" w:rsidRDefault="00135920" w:rsidP="006D6FB3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  <w:lang w:val="en-US"/>
        </w:rPr>
        <w:t>else</w:t>
      </w:r>
    </w:p>
    <w:p w:rsidR="00135920" w:rsidRPr="006D6FB3" w:rsidRDefault="00135920" w:rsidP="006D6F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6D6FB3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8C62E4">
        <w:rPr>
          <w:rFonts w:ascii="Times New Roman" w:hAnsi="Times New Roman" w:cs="Times New Roman"/>
          <w:sz w:val="28"/>
          <w:szCs w:val="28"/>
          <w:lang w:val="en-US"/>
        </w:rPr>
        <w:t>if a[i]&gt;b[i] then writeln('&gt;')</w:t>
      </w:r>
    </w:p>
    <w:p w:rsidR="00135920" w:rsidRPr="008C62E4" w:rsidRDefault="00135920" w:rsidP="006D6F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  <w:lang w:val="en-US"/>
        </w:rPr>
        <w:t>elsewriteln('=')</w:t>
      </w:r>
    </w:p>
    <w:p w:rsidR="00135920" w:rsidRPr="00810259" w:rsidRDefault="00135920" w:rsidP="006D6FB3">
      <w:pPr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  <w:lang w:val="en-US"/>
        </w:rPr>
        <w:t>end</w:t>
      </w:r>
    </w:p>
    <w:p w:rsidR="00135920" w:rsidRPr="00810259" w:rsidRDefault="00135920" w:rsidP="006D6F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C62E4">
        <w:rPr>
          <w:rFonts w:ascii="Times New Roman" w:hAnsi="Times New Roman" w:cs="Times New Roman"/>
          <w:sz w:val="28"/>
          <w:szCs w:val="28"/>
          <w:lang w:val="en-US"/>
        </w:rPr>
        <w:t>end</w:t>
      </w:r>
      <w:r w:rsidRPr="00810259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35920" w:rsidRPr="00810259" w:rsidRDefault="00135920" w:rsidP="006D6F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W w:w="9923" w:type="dxa"/>
        <w:tblInd w:w="-106" w:type="dxa"/>
        <w:tblLayout w:type="fixed"/>
        <w:tblLook w:val="0000"/>
      </w:tblPr>
      <w:tblGrid>
        <w:gridCol w:w="9923"/>
      </w:tblGrid>
      <w:tr w:rsidR="00135920" w:rsidRPr="00D1087E">
        <w:tc>
          <w:tcPr>
            <w:tcW w:w="8080" w:type="dxa"/>
          </w:tcPr>
          <w:p w:rsidR="00135920" w:rsidRPr="00D1087E" w:rsidRDefault="00135920" w:rsidP="00DF6E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087E">
              <w:rPr>
                <w:rFonts w:ascii="Times New Roman" w:hAnsi="Times New Roman" w:cs="Times New Roman"/>
                <w:sz w:val="28"/>
                <w:szCs w:val="28"/>
              </w:rPr>
              <w:t>Программа работает верно, но переводит исходные данные в десятичную систему, что делает ее значительно более сложной. Допускается наличие от одной до трех синтаксических ошибок: пропущен или неверно указан знак пунктуации, неверно написано зарезервированное слово языка программирования, не описана или неверно описана переменная.</w:t>
            </w:r>
          </w:p>
        </w:tc>
      </w:tr>
      <w:tr w:rsidR="00135920" w:rsidRPr="00D1087E">
        <w:tc>
          <w:tcPr>
            <w:tcW w:w="8080" w:type="dxa"/>
          </w:tcPr>
          <w:p w:rsidR="00135920" w:rsidRPr="00D1087E" w:rsidRDefault="00135920" w:rsidP="00DF6E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087E">
              <w:rPr>
                <w:rFonts w:ascii="Times New Roman" w:hAnsi="Times New Roman" w:cs="Times New Roman"/>
                <w:sz w:val="28"/>
                <w:szCs w:val="28"/>
              </w:rPr>
              <w:t>Программа работает в целом верно, но неправильно работает с большими числами, не представимыми в компьютере. Допускается наличие от одной до пяти синтаксических ошибок: пропущен или неверно указан знак пунктуации, неверно написано зарезервированное слово языка программирования, не описана или неверно описана переменная</w:t>
            </w:r>
          </w:p>
        </w:tc>
      </w:tr>
      <w:tr w:rsidR="00135920" w:rsidRPr="00D1087E">
        <w:tc>
          <w:tcPr>
            <w:tcW w:w="8080" w:type="dxa"/>
          </w:tcPr>
          <w:p w:rsidR="00135920" w:rsidRPr="00D1087E" w:rsidRDefault="00135920" w:rsidP="00DF6E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087E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обрабатывает каждый символ явным образом (16 или 6 операторов </w:t>
            </w:r>
            <w:r w:rsidRPr="00D108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IF</w:t>
            </w:r>
            <w:r w:rsidRPr="00D1087E">
              <w:rPr>
                <w:rFonts w:ascii="Times New Roman" w:hAnsi="Times New Roman" w:cs="Times New Roman"/>
                <w:sz w:val="28"/>
                <w:szCs w:val="28"/>
              </w:rPr>
              <w:t xml:space="preserve"> или оператор </w:t>
            </w:r>
            <w:r w:rsidRPr="00D1087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CASE</w:t>
            </w:r>
            <w:r w:rsidRPr="00D1087E">
              <w:rPr>
                <w:rFonts w:ascii="Times New Roman" w:hAnsi="Times New Roman" w:cs="Times New Roman"/>
                <w:sz w:val="28"/>
                <w:szCs w:val="28"/>
              </w:rPr>
              <w:t>, содержащий 16 или 6 вариантов), и, возможно, неверно работает при некоторых входных данных (например, отдельно не анализируются первые цифры). Допускается наличие от одной до семи синтаксических ошибок: пропущен или неверно указан знак пунктуации, неверно написано зарезервированное слово языка программирования, не описана или неверно описана переменная.</w:t>
            </w:r>
          </w:p>
        </w:tc>
      </w:tr>
      <w:tr w:rsidR="00135920" w:rsidRPr="00D1087E">
        <w:tc>
          <w:tcPr>
            <w:tcW w:w="8080" w:type="dxa"/>
          </w:tcPr>
          <w:p w:rsidR="00135920" w:rsidRPr="00D1087E" w:rsidRDefault="00135920" w:rsidP="00DF6E1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087E">
              <w:rPr>
                <w:rFonts w:ascii="Times New Roman" w:hAnsi="Times New Roman" w:cs="Times New Roman"/>
                <w:sz w:val="28"/>
                <w:szCs w:val="28"/>
              </w:rPr>
              <w:t>Задание выполнено неверно</w:t>
            </w:r>
          </w:p>
        </w:tc>
      </w:tr>
    </w:tbl>
    <w:p w:rsidR="00135920" w:rsidRDefault="00135920"/>
    <w:sectPr w:rsidR="00135920" w:rsidSect="00F404D0">
      <w:pgSz w:w="11906" w:h="16838"/>
      <w:pgMar w:top="851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33EAF"/>
    <w:multiLevelType w:val="hybridMultilevel"/>
    <w:tmpl w:val="83E09E8A"/>
    <w:lvl w:ilvl="0" w:tplc="3E40A130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2D9B"/>
    <w:rsid w:val="0008286E"/>
    <w:rsid w:val="00087674"/>
    <w:rsid w:val="000D3C1D"/>
    <w:rsid w:val="00135920"/>
    <w:rsid w:val="0016669A"/>
    <w:rsid w:val="00243377"/>
    <w:rsid w:val="002C6F75"/>
    <w:rsid w:val="00324026"/>
    <w:rsid w:val="00352D9B"/>
    <w:rsid w:val="003E23C6"/>
    <w:rsid w:val="004205DF"/>
    <w:rsid w:val="00483F6F"/>
    <w:rsid w:val="00491874"/>
    <w:rsid w:val="004A5379"/>
    <w:rsid w:val="005450F7"/>
    <w:rsid w:val="00633D14"/>
    <w:rsid w:val="006D6FB3"/>
    <w:rsid w:val="007822C9"/>
    <w:rsid w:val="00810259"/>
    <w:rsid w:val="00825A6C"/>
    <w:rsid w:val="00877171"/>
    <w:rsid w:val="008A40C0"/>
    <w:rsid w:val="008C62E4"/>
    <w:rsid w:val="009B2937"/>
    <w:rsid w:val="009C1CD2"/>
    <w:rsid w:val="00A64EEB"/>
    <w:rsid w:val="00B6426B"/>
    <w:rsid w:val="00B93F86"/>
    <w:rsid w:val="00BD4AF7"/>
    <w:rsid w:val="00BE778B"/>
    <w:rsid w:val="00D1087E"/>
    <w:rsid w:val="00D52DD8"/>
    <w:rsid w:val="00DF6E14"/>
    <w:rsid w:val="00F404D0"/>
    <w:rsid w:val="00F94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CD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352D9B"/>
    <w:pPr>
      <w:spacing w:after="0" w:line="240" w:lineRule="auto"/>
      <w:jc w:val="both"/>
    </w:pPr>
    <w:rPr>
      <w:rFonts w:ascii="Times New Roman" w:eastAsia="Times New Roman" w:hAnsi="Times New Roman" w:cs="Times New Roman"/>
      <w:sz w:val="40"/>
      <w:szCs w:val="4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52D9B"/>
    <w:rPr>
      <w:rFonts w:ascii="Times New Roman" w:hAnsi="Times New Roman" w:cs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0876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087674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324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240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138</TotalTime>
  <Pages>2</Pages>
  <Words>458</Words>
  <Characters>2617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</cp:revision>
  <dcterms:created xsi:type="dcterms:W3CDTF">2015-10-11T14:35:00Z</dcterms:created>
  <dcterms:modified xsi:type="dcterms:W3CDTF">2015-12-12T20:14:00Z</dcterms:modified>
</cp:coreProperties>
</file>